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7D848" w14:textId="77777777" w:rsidR="0069734C" w:rsidRDefault="0069734C" w:rsidP="006973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LATYMER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4A70E8D2" w14:textId="77777777" w:rsidR="0069734C" w:rsidRDefault="0069734C" w:rsidP="006973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A08FA3" w14:textId="77777777" w:rsidR="0069734C" w:rsidRDefault="0069734C" w:rsidP="006973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B347C3" w14:textId="77777777" w:rsidR="0069734C" w:rsidRDefault="0069734C" w:rsidP="006973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May1404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John de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Bere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replaced John Bache(q.v.) and Theobald</w:t>
      </w:r>
    </w:p>
    <w:p w14:paraId="62D50517" w14:textId="77777777" w:rsidR="0069734C" w:rsidRDefault="0069734C" w:rsidP="006973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Wykham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on the commission of 24 March to enquire in Dorset the </w:t>
      </w:r>
      <w:proofErr w:type="gramStart"/>
      <w:r>
        <w:rPr>
          <w:rFonts w:ascii="Times New Roman" w:hAnsi="Times New Roman" w:cs="Times New Roman"/>
          <w:sz w:val="24"/>
          <w:szCs w:val="24"/>
        </w:rPr>
        <w:t>names</w:t>
      </w:r>
      <w:proofErr w:type="gramEnd"/>
    </w:p>
    <w:p w14:paraId="213129EF" w14:textId="77777777" w:rsidR="0069734C" w:rsidRDefault="0069734C" w:rsidP="0069734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persons bound to contribute to the subsidy granted to the King at the last Parliament.  (C.F.R. 1399-1405 p.263)</w:t>
      </w:r>
    </w:p>
    <w:p w14:paraId="762282D9" w14:textId="77777777" w:rsidR="0069734C" w:rsidRDefault="0069734C" w:rsidP="006973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02B48C" w14:textId="77777777" w:rsidR="0069734C" w:rsidRDefault="0069734C" w:rsidP="006973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D5201E" w14:textId="77777777" w:rsidR="0069734C" w:rsidRDefault="0069734C" w:rsidP="006973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July 2021</w:t>
      </w:r>
    </w:p>
    <w:p w14:paraId="135B9CF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31E3D" w14:textId="77777777" w:rsidR="0069734C" w:rsidRDefault="0069734C" w:rsidP="009139A6">
      <w:r>
        <w:separator/>
      </w:r>
    </w:p>
  </w:endnote>
  <w:endnote w:type="continuationSeparator" w:id="0">
    <w:p w14:paraId="1EB9D66A" w14:textId="77777777" w:rsidR="0069734C" w:rsidRDefault="006973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F965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CE8C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4BD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0BF0A" w14:textId="77777777" w:rsidR="0069734C" w:rsidRDefault="0069734C" w:rsidP="009139A6">
      <w:r>
        <w:separator/>
      </w:r>
    </w:p>
  </w:footnote>
  <w:footnote w:type="continuationSeparator" w:id="0">
    <w:p w14:paraId="57B04C0B" w14:textId="77777777" w:rsidR="0069734C" w:rsidRDefault="006973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5A7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0DFF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FC2C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34C"/>
    <w:rsid w:val="000666E0"/>
    <w:rsid w:val="002510B7"/>
    <w:rsid w:val="005C130B"/>
    <w:rsid w:val="0069734C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11992"/>
  <w15:chartTrackingRefBased/>
  <w15:docId w15:val="{6D27BB01-F945-4021-A914-AD2E4E05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2021-07-18T16:17:00Z</dcterms:created>
  <dcterms:modified xsi:type="dcterms:W3CDTF">2021-07-18T16:18:00Z</dcterms:modified>
</cp:coreProperties>
</file>